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KA Berne - Maschinelle Schlammeindickung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2026-04701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- Demontage alter Maschinen zur Schlammeindickung (Dekadrain, FHM Station) - Lieferung und Montage neue Poliymeraufbereitung, Dickschlamm- u. Dünnschlammpumpen, Bandeindicker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